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4D" w:rsidRDefault="003F2D4D" w:rsidP="003F2D4D">
      <w:pPr>
        <w:pStyle w:val="NoSpacing"/>
      </w:pPr>
      <w:r>
        <w:rPr>
          <w:u w:val="single"/>
        </w:rPr>
        <w:t>John MEDYS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F2D4D" w:rsidRDefault="003F2D4D" w:rsidP="003F2D4D">
      <w:pPr>
        <w:pStyle w:val="NoSpacing"/>
      </w:pPr>
    </w:p>
    <w:p w:rsidR="003F2D4D" w:rsidRDefault="003F2D4D" w:rsidP="003F2D4D">
      <w:pPr>
        <w:pStyle w:val="NoSpacing"/>
      </w:pPr>
    </w:p>
    <w:p w:rsidR="003F2D4D" w:rsidRDefault="003F2D4D" w:rsidP="003F2D4D">
      <w:pPr>
        <w:pStyle w:val="NoSpacing"/>
      </w:pPr>
      <w:r>
        <w:t xml:space="preserve">  4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Godstone</w:t>
      </w:r>
      <w:proofErr w:type="spellEnd"/>
      <w:r>
        <w:t>, Surrey,</w:t>
      </w:r>
    </w:p>
    <w:p w:rsidR="003F2D4D" w:rsidRDefault="003F2D4D" w:rsidP="003F2D4D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3F2D4D" w:rsidRDefault="003F2D4D" w:rsidP="003F2D4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22-75)</w:t>
      </w:r>
    </w:p>
    <w:p w:rsidR="003F2D4D" w:rsidRDefault="003F2D4D" w:rsidP="003F2D4D">
      <w:pPr>
        <w:pStyle w:val="NoSpacing"/>
      </w:pPr>
    </w:p>
    <w:p w:rsidR="003F2D4D" w:rsidRDefault="003F2D4D" w:rsidP="003F2D4D">
      <w:pPr>
        <w:pStyle w:val="NoSpacing"/>
      </w:pPr>
    </w:p>
    <w:p w:rsidR="006B2F86" w:rsidRPr="003F2D4D" w:rsidRDefault="003F2D4D" w:rsidP="003F2D4D">
      <w:pPr>
        <w:pStyle w:val="NoSpacing"/>
      </w:pPr>
      <w:r>
        <w:t>31 December 2016</w:t>
      </w:r>
      <w:bookmarkStart w:id="0" w:name="_GoBack"/>
      <w:bookmarkEnd w:id="0"/>
    </w:p>
    <w:sectPr w:rsidR="006B2F86" w:rsidRPr="003F2D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D4D" w:rsidRDefault="003F2D4D" w:rsidP="00E71FC3">
      <w:pPr>
        <w:spacing w:after="0" w:line="240" w:lineRule="auto"/>
      </w:pPr>
      <w:r>
        <w:separator/>
      </w:r>
    </w:p>
  </w:endnote>
  <w:endnote w:type="continuationSeparator" w:id="0">
    <w:p w:rsidR="003F2D4D" w:rsidRDefault="003F2D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D4D" w:rsidRDefault="003F2D4D" w:rsidP="00E71FC3">
      <w:pPr>
        <w:spacing w:after="0" w:line="240" w:lineRule="auto"/>
      </w:pPr>
      <w:r>
        <w:separator/>
      </w:r>
    </w:p>
  </w:footnote>
  <w:footnote w:type="continuationSeparator" w:id="0">
    <w:p w:rsidR="003F2D4D" w:rsidRDefault="003F2D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4D"/>
    <w:rsid w:val="001A7C09"/>
    <w:rsid w:val="003F2D4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0322C"/>
  <w15:chartTrackingRefBased/>
  <w15:docId w15:val="{4E976B56-8F37-46F5-AE92-E9506DCA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2016-12-31T22:12:00Z</dcterms:created>
  <dcterms:modified xsi:type="dcterms:W3CDTF">2016-12-31T22:17:00Z</dcterms:modified>
</cp:coreProperties>
</file>